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4D173" w14:textId="77777777" w:rsidR="00D1457C" w:rsidRDefault="00D1457C" w:rsidP="00D145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SWETYNG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fl.1476)</w:t>
      </w:r>
    </w:p>
    <w:p w14:paraId="25F40611" w14:textId="77777777" w:rsidR="00D1457C" w:rsidRDefault="00D1457C" w:rsidP="00D145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997320" w14:textId="77777777" w:rsidR="00D1457C" w:rsidRDefault="00D1457C" w:rsidP="00D145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E247E7" w14:textId="77777777" w:rsidR="00D1457C" w:rsidRDefault="00D1457C" w:rsidP="00D145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 Sep.1476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Agnes </w:t>
      </w:r>
      <w:proofErr w:type="spellStart"/>
      <w:r>
        <w:rPr>
          <w:rFonts w:ascii="Times New Roman" w:hAnsi="Times New Roman" w:cs="Times New Roman"/>
          <w:sz w:val="24"/>
          <w:szCs w:val="24"/>
        </w:rPr>
        <w:t>Ruynon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demised all her lands etc. in</w:t>
      </w:r>
    </w:p>
    <w:p w14:paraId="5DED2203" w14:textId="77777777" w:rsidR="00D1457C" w:rsidRDefault="00D1457C" w:rsidP="00D145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Ponsford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Somerset, to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Ruynon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D3EB6A9" w14:textId="77777777" w:rsidR="00D1457C" w:rsidRDefault="00D1457C" w:rsidP="00D145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p.83)</w:t>
      </w:r>
    </w:p>
    <w:p w14:paraId="19F26EFA" w14:textId="77777777" w:rsidR="00D1457C" w:rsidRDefault="00D1457C" w:rsidP="00D145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9830C9" w14:textId="77777777" w:rsidR="00D1457C" w:rsidRDefault="00D1457C" w:rsidP="00D145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9438D4" w14:textId="77777777" w:rsidR="00D1457C" w:rsidRDefault="00D1457C" w:rsidP="00D145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2021</w:t>
      </w:r>
    </w:p>
    <w:p w14:paraId="21655073" w14:textId="4A9A29B1" w:rsidR="00375068" w:rsidRPr="00D1457C" w:rsidRDefault="00D1457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75068" w:rsidRPr="00D145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620B06" w14:textId="77777777" w:rsidR="00375068" w:rsidRDefault="00375068" w:rsidP="009139A6">
      <w:r>
        <w:separator/>
      </w:r>
    </w:p>
  </w:endnote>
  <w:endnote w:type="continuationSeparator" w:id="0">
    <w:p w14:paraId="5249F8A0" w14:textId="77777777" w:rsidR="00375068" w:rsidRDefault="003750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DC64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FD02F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C69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FDCCA6" w14:textId="77777777" w:rsidR="00375068" w:rsidRDefault="00375068" w:rsidP="009139A6">
      <w:r>
        <w:separator/>
      </w:r>
    </w:p>
  </w:footnote>
  <w:footnote w:type="continuationSeparator" w:id="0">
    <w:p w14:paraId="03DC9FC6" w14:textId="77777777" w:rsidR="00375068" w:rsidRDefault="003750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2D8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B1B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2BD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068"/>
    <w:rsid w:val="000666E0"/>
    <w:rsid w:val="002510B7"/>
    <w:rsid w:val="00375068"/>
    <w:rsid w:val="005C130B"/>
    <w:rsid w:val="007D00E2"/>
    <w:rsid w:val="00826F5C"/>
    <w:rsid w:val="009139A6"/>
    <w:rsid w:val="009448BB"/>
    <w:rsid w:val="00A3176C"/>
    <w:rsid w:val="00BA00AB"/>
    <w:rsid w:val="00C51E56"/>
    <w:rsid w:val="00D1457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7FEF2"/>
  <w15:chartTrackingRefBased/>
  <w15:docId w15:val="{9D929C57-AFB6-4E25-95BA-3D951EE08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2021-03-07T15:28:00Z</dcterms:created>
  <dcterms:modified xsi:type="dcterms:W3CDTF">2021-03-07T16:04:00Z</dcterms:modified>
</cp:coreProperties>
</file>